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瑞格汽车销售用工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平顶山瑞格汽车销售服务有限公司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基本情况：一般项目:汽车新车销售;汽车零配件批发;汽车零配件零售;汽车装饰用品销兴路交叉口向东200米路北售;机动车修理和维护;商务代理代办服务;二手车经销;小微型客车租赁经营服务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有限公司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汽车销售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王君君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15603753758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instrText xml:space="preserve"> HYPERLINK "mailto:hnrgxs@126.com" </w:instrTex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sz w:val="28"/>
          <w:szCs w:val="28"/>
          <w:lang w:val="en-US" w:eastAsia="zh-CN"/>
        </w:rPr>
        <w:t>hnrgxs@126.com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end"/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1、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销售顾问（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5人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）：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2000元+提成，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开发新客户，达成销售；发展和维护关键客户；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提高成交率；有效邀约试乘试驾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2、 主播（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2人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）：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3000元+提成，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形象佳，声音条件佳，优先考虑;具有主播主持的基本素质和业务水平，熟悉抖音平台，直播带货的相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 xml:space="preserve">关内容，有直播相关经验；男女不限 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每周单休，可包吃住（免费），入职转正后缴纳6险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河南省平顶山市新华区平安大道与新兴路交叉口向东200米路北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D6B0776"/>
    <w:rsid w:val="21681610"/>
    <w:rsid w:val="26E848A3"/>
    <w:rsid w:val="27314692"/>
    <w:rsid w:val="320F470F"/>
    <w:rsid w:val="338C0DA0"/>
    <w:rsid w:val="3A526A8B"/>
    <w:rsid w:val="3FEE28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87</Words>
  <Characters>87</Characters>
  <Lines>0</Lines>
  <Paragraphs>0</Paragraphs>
  <TotalTime>15</TotalTime>
  <ScaleCrop>false</ScaleCrop>
  <LinksUpToDate>false</LinksUpToDate>
  <CharactersWithSpaces>188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greatwall</cp:lastModifiedBy>
  <dcterms:modified xsi:type="dcterms:W3CDTF">2026-01-23T15:11:58Z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D04B91B43A794BA5ACA043A51760114D_13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